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85863" w14:textId="7DFF22F3" w:rsidR="004217C7" w:rsidRDefault="00FA30F0" w:rsidP="00DE3F8D">
      <w:pPr>
        <w:pStyle w:val="Default"/>
        <w:rPr>
          <w:rFonts w:ascii="Verdana" w:eastAsiaTheme="minorEastAsia" w:hAnsi="Verdana" w:cs="Verdana"/>
          <w:b/>
          <w:bCs/>
          <w:sz w:val="28"/>
          <w:szCs w:val="28"/>
        </w:rPr>
      </w:pPr>
      <w:proofErr w:type="spellStart"/>
      <w:r w:rsidRPr="000D62D8">
        <w:rPr>
          <w:rFonts w:ascii="Verdana" w:hAnsi="Verdana" w:cs="Verdana"/>
          <w:b/>
          <w:bCs/>
        </w:rPr>
        <w:t>Ref</w:t>
      </w:r>
      <w:proofErr w:type="spellEnd"/>
      <w:r w:rsidRPr="000D62D8">
        <w:rPr>
          <w:rFonts w:ascii="Verdana" w:hAnsi="Verdana" w:cs="Verdana"/>
          <w:b/>
          <w:bCs/>
        </w:rPr>
        <w:t xml:space="preserve">: </w:t>
      </w:r>
      <w:r w:rsidR="009C38DD" w:rsidRPr="000D62D8">
        <w:rPr>
          <w:rFonts w:ascii="Verdana" w:eastAsiaTheme="minorEastAsia" w:hAnsi="Verdana" w:cs="Verdana"/>
          <w:sz w:val="28"/>
          <w:szCs w:val="28"/>
        </w:rPr>
        <w:t xml:space="preserve"> </w:t>
      </w:r>
      <w:r w:rsidR="000C28B2" w:rsidRPr="000C28B2">
        <w:rPr>
          <w:rFonts w:ascii="Verdana" w:eastAsiaTheme="minorEastAsia" w:hAnsi="Verdana" w:cs="Verdana"/>
          <w:b/>
          <w:bCs/>
          <w:sz w:val="28"/>
          <w:szCs w:val="28"/>
        </w:rPr>
        <w:t>FR.202</w:t>
      </w:r>
      <w:r w:rsidR="00574BB5">
        <w:rPr>
          <w:rFonts w:ascii="Verdana" w:eastAsiaTheme="minorEastAsia" w:hAnsi="Verdana" w:cs="Verdana"/>
          <w:b/>
          <w:bCs/>
          <w:sz w:val="28"/>
          <w:szCs w:val="28"/>
        </w:rPr>
        <w:t>4</w:t>
      </w:r>
      <w:r w:rsidR="000C28B2" w:rsidRPr="000C28B2">
        <w:rPr>
          <w:rFonts w:ascii="Verdana" w:eastAsiaTheme="minorEastAsia" w:hAnsi="Verdana" w:cs="Verdana"/>
          <w:b/>
          <w:bCs/>
          <w:sz w:val="28"/>
          <w:szCs w:val="28"/>
        </w:rPr>
        <w:t>.</w:t>
      </w:r>
      <w:r w:rsidR="00041EEA">
        <w:rPr>
          <w:rFonts w:ascii="Verdana" w:eastAsiaTheme="minorEastAsia" w:hAnsi="Verdana" w:cs="Verdana"/>
          <w:b/>
          <w:bCs/>
          <w:sz w:val="28"/>
          <w:szCs w:val="28"/>
        </w:rPr>
        <w:t>1570</w:t>
      </w:r>
    </w:p>
    <w:p w14:paraId="5B4B6206" w14:textId="77777777" w:rsidR="00DF4516" w:rsidRDefault="00DF4516" w:rsidP="00DE3F8D">
      <w:pPr>
        <w:pStyle w:val="Default"/>
        <w:rPr>
          <w:rFonts w:ascii="Verdana" w:eastAsiaTheme="minorEastAsia" w:hAnsi="Verdana" w:cs="Verdana"/>
          <w:b/>
          <w:bCs/>
          <w:sz w:val="28"/>
          <w:szCs w:val="28"/>
        </w:rPr>
      </w:pPr>
    </w:p>
    <w:p w14:paraId="20CAADB7" w14:textId="77777777" w:rsidR="009E5DF0" w:rsidRDefault="00FB403C" w:rsidP="00041EEA">
      <w:pPr>
        <w:pStyle w:val="Default"/>
        <w:jc w:val="both"/>
        <w:rPr>
          <w:rFonts w:ascii="Verdana" w:eastAsiaTheme="minorEastAsia" w:hAnsi="Verdana" w:cs="Verdana"/>
          <w:b/>
          <w:bCs/>
          <w:sz w:val="22"/>
          <w:szCs w:val="22"/>
        </w:rPr>
      </w:pPr>
      <w:r w:rsidRPr="00187F1C">
        <w:rPr>
          <w:rFonts w:ascii="Verdana" w:hAnsi="Verdana" w:cs="Verdana"/>
          <w:b/>
          <w:bCs/>
          <w:sz w:val="22"/>
          <w:szCs w:val="22"/>
        </w:rPr>
        <w:t>Assunto</w:t>
      </w:r>
      <w:r w:rsidR="004A18E1" w:rsidRPr="00187F1C">
        <w:rPr>
          <w:rFonts w:ascii="Verdana" w:hAnsi="Verdana" w:cs="Verdana"/>
          <w:sz w:val="22"/>
          <w:szCs w:val="22"/>
        </w:rPr>
        <w:t xml:space="preserve">: </w:t>
      </w:r>
      <w:r w:rsidR="00EB55CB" w:rsidRPr="00187F1C">
        <w:rPr>
          <w:rFonts w:ascii="Verdana" w:hAnsi="Verdana" w:cs="Verdana"/>
          <w:sz w:val="22"/>
          <w:szCs w:val="22"/>
        </w:rPr>
        <w:t xml:space="preserve"> </w:t>
      </w:r>
      <w:r w:rsidR="00266597" w:rsidRPr="00187F1C">
        <w:rPr>
          <w:rFonts w:ascii="Verdana" w:hAnsi="Verdana" w:cs="Verdana"/>
          <w:sz w:val="22"/>
          <w:szCs w:val="22"/>
        </w:rPr>
        <w:t xml:space="preserve"> </w:t>
      </w:r>
      <w:r w:rsidR="00C031EF" w:rsidRPr="00187F1C">
        <w:rPr>
          <w:rFonts w:ascii="Verdana" w:hAnsi="Verdana" w:cs="Verdana"/>
          <w:sz w:val="22"/>
          <w:szCs w:val="22"/>
        </w:rPr>
        <w:t xml:space="preserve"> </w:t>
      </w:r>
      <w:r w:rsidR="00ED16D9" w:rsidRPr="00187F1C">
        <w:rPr>
          <w:rFonts w:ascii="Verdana" w:hAnsi="Verdana" w:cs="Verdana"/>
          <w:sz w:val="22"/>
          <w:szCs w:val="22"/>
        </w:rPr>
        <w:t xml:space="preserve"> </w:t>
      </w:r>
      <w:r w:rsidR="00A22016" w:rsidRPr="00187F1C">
        <w:rPr>
          <w:rFonts w:ascii="Verdana" w:hAnsi="Verdana" w:cs="Verdana"/>
          <w:sz w:val="22"/>
          <w:szCs w:val="22"/>
        </w:rPr>
        <w:t xml:space="preserve"> </w:t>
      </w:r>
      <w:r w:rsidR="00E75F7B" w:rsidRPr="00E75F7B">
        <w:rPr>
          <w:rFonts w:ascii="Verdana" w:hAnsi="Verdana" w:cs="Verdana"/>
        </w:rPr>
        <w:t xml:space="preserve"> </w:t>
      </w:r>
      <w:r w:rsidR="00796957" w:rsidRPr="00796957">
        <w:rPr>
          <w:rFonts w:ascii="Verdana" w:eastAsiaTheme="minorEastAsia" w:hAnsi="Verdana" w:cs="Verdana"/>
        </w:rPr>
        <w:t xml:space="preserve"> </w:t>
      </w:r>
      <w:r w:rsidR="006A2189" w:rsidRPr="006A2189">
        <w:rPr>
          <w:rFonts w:ascii="Arial" w:eastAsiaTheme="minorEastAsia" w:hAnsi="Arial" w:cs="Arial"/>
        </w:rPr>
        <w:t xml:space="preserve"> </w:t>
      </w:r>
      <w:r w:rsidR="00041EEA" w:rsidRPr="00041EEA">
        <w:rPr>
          <w:rFonts w:ascii="Verdana" w:eastAsiaTheme="minorEastAsia" w:hAnsi="Verdana" w:cs="Verdana"/>
          <w:b/>
          <w:bCs/>
          <w:sz w:val="22"/>
          <w:szCs w:val="22"/>
        </w:rPr>
        <w:t xml:space="preserve">ATA DA 75ª REUNIÃO ORDINÁRIA DA CÂMARA TÉCNICA DE SEGURANÇA HÍDRICA E QUALIDADE DA ÁGUA – CT-SHQA. (Histórico de ações realizadas no SSA – Gesteira e documentos comprobatórios). </w:t>
      </w:r>
    </w:p>
    <w:p w14:paraId="65896F03" w14:textId="77777777" w:rsidR="009E5DF0" w:rsidRDefault="009E5DF0" w:rsidP="00041EEA">
      <w:pPr>
        <w:pStyle w:val="Default"/>
        <w:jc w:val="both"/>
        <w:rPr>
          <w:rFonts w:ascii="Verdana" w:eastAsiaTheme="minorEastAsia" w:hAnsi="Verdana" w:cs="Verdana"/>
          <w:b/>
          <w:bCs/>
          <w:sz w:val="22"/>
          <w:szCs w:val="22"/>
        </w:rPr>
      </w:pPr>
    </w:p>
    <w:p w14:paraId="4AB96A24" w14:textId="1A7715BB" w:rsidR="00FB2DE6" w:rsidRPr="00041EEA" w:rsidRDefault="00654784" w:rsidP="00041EEA">
      <w:pPr>
        <w:pStyle w:val="Default"/>
        <w:jc w:val="both"/>
        <w:rPr>
          <w:rFonts w:ascii="Verdana" w:eastAsiaTheme="minorEastAsia" w:hAnsi="Verdana" w:cs="Verdana"/>
        </w:rPr>
      </w:pPr>
      <w:r>
        <w:rPr>
          <w:rFonts w:ascii="Verdana" w:hAnsi="Verdana" w:cs="Times New Roman"/>
          <w:bCs/>
          <w:sz w:val="22"/>
          <w:szCs w:val="26"/>
        </w:rPr>
        <w:t xml:space="preserve">Informamos </w:t>
      </w:r>
      <w:r w:rsidR="003D12E8">
        <w:rPr>
          <w:rFonts w:ascii="Verdana" w:hAnsi="Verdana" w:cs="Times New Roman"/>
          <w:bCs/>
          <w:sz w:val="22"/>
          <w:szCs w:val="26"/>
        </w:rPr>
        <w:t xml:space="preserve">que </w:t>
      </w:r>
      <w:r w:rsidR="004F052A">
        <w:rPr>
          <w:rFonts w:ascii="Verdana" w:hAnsi="Verdana" w:cs="Times New Roman"/>
          <w:bCs/>
          <w:sz w:val="22"/>
          <w:szCs w:val="26"/>
        </w:rPr>
        <w:t>devido ao tamanho dos</w:t>
      </w:r>
      <w:r w:rsidR="003D12E8">
        <w:rPr>
          <w:rFonts w:ascii="Verdana" w:hAnsi="Verdana" w:cs="Times New Roman"/>
          <w:bCs/>
          <w:sz w:val="22"/>
          <w:szCs w:val="26"/>
        </w:rPr>
        <w:t xml:space="preserve"> anexo</w:t>
      </w:r>
      <w:r w:rsidR="004F052A">
        <w:rPr>
          <w:rFonts w:ascii="Verdana" w:hAnsi="Verdana" w:cs="Times New Roman"/>
          <w:bCs/>
          <w:sz w:val="22"/>
          <w:szCs w:val="26"/>
        </w:rPr>
        <w:t>s</w:t>
      </w:r>
      <w:r w:rsidR="00044BEC">
        <w:rPr>
          <w:rFonts w:ascii="Verdana" w:hAnsi="Verdana" w:cs="Times New Roman"/>
          <w:bCs/>
          <w:sz w:val="22"/>
          <w:szCs w:val="26"/>
        </w:rPr>
        <w:t>, eles</w:t>
      </w:r>
      <w:r w:rsidR="00696CA8" w:rsidRPr="00696CA8">
        <w:rPr>
          <w:rFonts w:ascii="Verdana" w:hAnsi="Verdana" w:cs="Times New Roman"/>
          <w:bCs/>
          <w:sz w:val="22"/>
          <w:szCs w:val="26"/>
        </w:rPr>
        <w:t xml:space="preserve"> estão disponíveis no </w:t>
      </w:r>
      <w:r w:rsidR="00AB0B7A">
        <w:rPr>
          <w:rFonts w:ascii="Verdana" w:hAnsi="Verdana" w:cs="Times New Roman"/>
          <w:bCs/>
          <w:sz w:val="22"/>
          <w:szCs w:val="26"/>
        </w:rPr>
        <w:t>S</w:t>
      </w:r>
      <w:r w:rsidR="00696CA8" w:rsidRPr="00696CA8">
        <w:rPr>
          <w:rFonts w:ascii="Verdana" w:hAnsi="Verdana" w:cs="Times New Roman"/>
          <w:bCs/>
          <w:sz w:val="22"/>
          <w:szCs w:val="26"/>
        </w:rPr>
        <w:t>harepoint da Fundação Renova através do link</w:t>
      </w:r>
      <w:r w:rsidR="00574BB5">
        <w:rPr>
          <w:rFonts w:ascii="Verdana" w:hAnsi="Verdana" w:cs="Times New Roman"/>
          <w:bCs/>
          <w:sz w:val="22"/>
          <w:szCs w:val="26"/>
        </w:rPr>
        <w:t xml:space="preserve"> </w:t>
      </w:r>
      <w:hyperlink r:id="rId7" w:history="1">
        <w:r w:rsidR="00041EEA">
          <w:rPr>
            <w:rStyle w:val="Hyperlink"/>
            <w:sz w:val="22"/>
            <w:szCs w:val="22"/>
          </w:rPr>
          <w:t>https://tinyurl.com/244vmmdd</w:t>
        </w:r>
      </w:hyperlink>
    </w:p>
    <w:sectPr w:rsidR="00FB2DE6" w:rsidRPr="00041EEA" w:rsidSect="00C70ECA">
      <w:headerReference w:type="default" r:id="rId8"/>
      <w:footerReference w:type="default" r:id="rId9"/>
      <w:pgSz w:w="11900" w:h="16840" w:code="9"/>
      <w:pgMar w:top="2835" w:right="1134" w:bottom="1701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8E6B4" w14:textId="77777777" w:rsidR="002479CF" w:rsidRDefault="002479CF" w:rsidP="000126E3">
      <w:r>
        <w:separator/>
      </w:r>
    </w:p>
  </w:endnote>
  <w:endnote w:type="continuationSeparator" w:id="0">
    <w:p w14:paraId="5D9836CE" w14:textId="77777777" w:rsidR="002479CF" w:rsidRDefault="002479CF" w:rsidP="00012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-Book">
    <w:altName w:val="Calibri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1833485230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sz w:val="22"/>
      </w:rPr>
    </w:sdtEndPr>
    <w:sdtContent>
      <w:p w14:paraId="5DA95E8A" w14:textId="77777777" w:rsidR="00294EE4" w:rsidRPr="007C08D0" w:rsidRDefault="00294EE4">
        <w:pPr>
          <w:pStyle w:val="Rodap"/>
          <w:jc w:val="center"/>
          <w:rPr>
            <w:rFonts w:asciiTheme="majorHAnsi" w:hAnsiTheme="majorHAnsi" w:cstheme="majorHAnsi"/>
            <w:sz w:val="22"/>
          </w:rPr>
        </w:pPr>
        <w:r w:rsidRPr="007C08D0">
          <w:rPr>
            <w:rFonts w:asciiTheme="majorHAnsi" w:hAnsiTheme="majorHAnsi" w:cstheme="majorHAnsi"/>
            <w:sz w:val="22"/>
          </w:rPr>
          <w:fldChar w:fldCharType="begin"/>
        </w:r>
        <w:r w:rsidRPr="007C08D0">
          <w:rPr>
            <w:rFonts w:asciiTheme="majorHAnsi" w:hAnsiTheme="majorHAnsi" w:cstheme="majorHAnsi"/>
            <w:sz w:val="22"/>
          </w:rPr>
          <w:instrText>PAGE   \* MERGEFORMAT</w:instrText>
        </w:r>
        <w:r w:rsidRPr="007C08D0">
          <w:rPr>
            <w:rFonts w:asciiTheme="majorHAnsi" w:hAnsiTheme="majorHAnsi" w:cstheme="majorHAnsi"/>
            <w:sz w:val="22"/>
          </w:rPr>
          <w:fldChar w:fldCharType="separate"/>
        </w:r>
        <w:r w:rsidR="0076772F" w:rsidRPr="007C08D0">
          <w:rPr>
            <w:rFonts w:asciiTheme="majorHAnsi" w:hAnsiTheme="majorHAnsi" w:cstheme="majorHAnsi"/>
            <w:noProof/>
            <w:sz w:val="22"/>
          </w:rPr>
          <w:t>1</w:t>
        </w:r>
        <w:r w:rsidRPr="007C08D0">
          <w:rPr>
            <w:rFonts w:asciiTheme="majorHAnsi" w:hAnsiTheme="majorHAnsi" w:cstheme="majorHAnsi"/>
            <w:sz w:val="22"/>
          </w:rPr>
          <w:fldChar w:fldCharType="end"/>
        </w:r>
      </w:p>
    </w:sdtContent>
  </w:sdt>
  <w:p w14:paraId="459CBC82" w14:textId="77777777" w:rsidR="00EA0DB9" w:rsidRPr="000126E3" w:rsidRDefault="00EA0DB9" w:rsidP="000126E3">
    <w:pPr>
      <w:pStyle w:val="Rodap"/>
      <w:jc w:val="right"/>
      <w:rPr>
        <w:rFonts w:ascii="Gotham-Book" w:hAnsi="Gotham-Book"/>
        <w:color w:val="848487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BE1113" w14:textId="77777777" w:rsidR="002479CF" w:rsidRDefault="002479CF" w:rsidP="000126E3">
      <w:r>
        <w:separator/>
      </w:r>
    </w:p>
  </w:footnote>
  <w:footnote w:type="continuationSeparator" w:id="0">
    <w:p w14:paraId="2FA3BB97" w14:textId="77777777" w:rsidR="002479CF" w:rsidRDefault="002479CF" w:rsidP="00012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BAB8B" w14:textId="77777777" w:rsidR="00EA0DB9" w:rsidRPr="00294EE4" w:rsidRDefault="00000000" w:rsidP="003000FE">
    <w:pPr>
      <w:pStyle w:val="Cabealho"/>
      <w:ind w:right="-560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  <w:noProof/>
        <w:lang w:eastAsia="pt-BR"/>
      </w:rPr>
      <w:pict w14:anchorId="2A36F0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-56.7pt;margin-top:-174.35pt;width:593.3pt;height:839.05pt;z-index:-251658752;mso-wrap-edited:f;mso-position-horizontal-relative:margin;mso-position-vertical-relative:margin" wrapcoords="14962 1577 14798 1596 14472 1788 14336 2519 14635 2692 14662 2692 15234 2692 16404 2692 19831 2558 19831 1750 19015 1711 15179 1577 14962 1577">
          <v:imagedata r:id="rId1" o:title="timbrad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attachedTemplate r:id="rId1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909"/>
    <w:rsid w:val="000078BF"/>
    <w:rsid w:val="0001092E"/>
    <w:rsid w:val="00011863"/>
    <w:rsid w:val="000126E3"/>
    <w:rsid w:val="00015465"/>
    <w:rsid w:val="00016A1D"/>
    <w:rsid w:val="000177AD"/>
    <w:rsid w:val="00017A3C"/>
    <w:rsid w:val="00021143"/>
    <w:rsid w:val="000239E5"/>
    <w:rsid w:val="00023E1F"/>
    <w:rsid w:val="0002711D"/>
    <w:rsid w:val="0003264D"/>
    <w:rsid w:val="0003295D"/>
    <w:rsid w:val="0003723F"/>
    <w:rsid w:val="00037C17"/>
    <w:rsid w:val="00041EEA"/>
    <w:rsid w:val="00044BEC"/>
    <w:rsid w:val="00046CAE"/>
    <w:rsid w:val="00050D07"/>
    <w:rsid w:val="00051C26"/>
    <w:rsid w:val="00053A42"/>
    <w:rsid w:val="00054E3C"/>
    <w:rsid w:val="0006088B"/>
    <w:rsid w:val="000623EC"/>
    <w:rsid w:val="00072306"/>
    <w:rsid w:val="0007254C"/>
    <w:rsid w:val="000735DB"/>
    <w:rsid w:val="000804B7"/>
    <w:rsid w:val="0009277C"/>
    <w:rsid w:val="0009309F"/>
    <w:rsid w:val="000B09CA"/>
    <w:rsid w:val="000B29CE"/>
    <w:rsid w:val="000B779D"/>
    <w:rsid w:val="000C0736"/>
    <w:rsid w:val="000C28B2"/>
    <w:rsid w:val="000C2B52"/>
    <w:rsid w:val="000C6289"/>
    <w:rsid w:val="000D62D8"/>
    <w:rsid w:val="000E01FD"/>
    <w:rsid w:val="000E037B"/>
    <w:rsid w:val="000E078D"/>
    <w:rsid w:val="000F69E6"/>
    <w:rsid w:val="001121D5"/>
    <w:rsid w:val="00114F1C"/>
    <w:rsid w:val="00121903"/>
    <w:rsid w:val="0012298C"/>
    <w:rsid w:val="001257EB"/>
    <w:rsid w:val="00125870"/>
    <w:rsid w:val="00134EFF"/>
    <w:rsid w:val="001421C3"/>
    <w:rsid w:val="00142F1C"/>
    <w:rsid w:val="0014738E"/>
    <w:rsid w:val="001621E9"/>
    <w:rsid w:val="001662CC"/>
    <w:rsid w:val="0017161C"/>
    <w:rsid w:val="00171985"/>
    <w:rsid w:val="00176294"/>
    <w:rsid w:val="00187F1C"/>
    <w:rsid w:val="00194386"/>
    <w:rsid w:val="001A11D1"/>
    <w:rsid w:val="001A1D9A"/>
    <w:rsid w:val="001A27AF"/>
    <w:rsid w:val="001A3FB4"/>
    <w:rsid w:val="001A5447"/>
    <w:rsid w:val="001B7941"/>
    <w:rsid w:val="001D48EA"/>
    <w:rsid w:val="001E1698"/>
    <w:rsid w:val="001F5FC7"/>
    <w:rsid w:val="001F634B"/>
    <w:rsid w:val="001F750C"/>
    <w:rsid w:val="001F7923"/>
    <w:rsid w:val="00203D5F"/>
    <w:rsid w:val="00204057"/>
    <w:rsid w:val="00215CE1"/>
    <w:rsid w:val="00217702"/>
    <w:rsid w:val="002205AB"/>
    <w:rsid w:val="002307BB"/>
    <w:rsid w:val="00231DA8"/>
    <w:rsid w:val="00232CA0"/>
    <w:rsid w:val="00233BEC"/>
    <w:rsid w:val="002346CE"/>
    <w:rsid w:val="00245557"/>
    <w:rsid w:val="002479CF"/>
    <w:rsid w:val="002551B4"/>
    <w:rsid w:val="00260E2A"/>
    <w:rsid w:val="00266597"/>
    <w:rsid w:val="00271AA8"/>
    <w:rsid w:val="002746DA"/>
    <w:rsid w:val="002750B8"/>
    <w:rsid w:val="0027602B"/>
    <w:rsid w:val="002842FF"/>
    <w:rsid w:val="00284AF8"/>
    <w:rsid w:val="00285533"/>
    <w:rsid w:val="00290DE8"/>
    <w:rsid w:val="00293E36"/>
    <w:rsid w:val="00294B1A"/>
    <w:rsid w:val="00294EE4"/>
    <w:rsid w:val="0029503E"/>
    <w:rsid w:val="0029767D"/>
    <w:rsid w:val="002A0DC7"/>
    <w:rsid w:val="002A5B7E"/>
    <w:rsid w:val="002B31B4"/>
    <w:rsid w:val="002C3186"/>
    <w:rsid w:val="002E1A67"/>
    <w:rsid w:val="002E361F"/>
    <w:rsid w:val="002F24C1"/>
    <w:rsid w:val="002F609F"/>
    <w:rsid w:val="003000FE"/>
    <w:rsid w:val="0030333D"/>
    <w:rsid w:val="0030724F"/>
    <w:rsid w:val="00307BC6"/>
    <w:rsid w:val="003106CE"/>
    <w:rsid w:val="00311F7C"/>
    <w:rsid w:val="00314480"/>
    <w:rsid w:val="00315C65"/>
    <w:rsid w:val="0032052A"/>
    <w:rsid w:val="00321BD5"/>
    <w:rsid w:val="0032532E"/>
    <w:rsid w:val="003307B0"/>
    <w:rsid w:val="00331258"/>
    <w:rsid w:val="00331746"/>
    <w:rsid w:val="00360197"/>
    <w:rsid w:val="00362EDC"/>
    <w:rsid w:val="00366BD1"/>
    <w:rsid w:val="00367FAE"/>
    <w:rsid w:val="00370C30"/>
    <w:rsid w:val="00376622"/>
    <w:rsid w:val="0038301C"/>
    <w:rsid w:val="00390774"/>
    <w:rsid w:val="00394378"/>
    <w:rsid w:val="0039747C"/>
    <w:rsid w:val="003A41CA"/>
    <w:rsid w:val="003A6288"/>
    <w:rsid w:val="003B20BB"/>
    <w:rsid w:val="003C4AC5"/>
    <w:rsid w:val="003D12E8"/>
    <w:rsid w:val="003D2C90"/>
    <w:rsid w:val="003D4CD8"/>
    <w:rsid w:val="003D57F9"/>
    <w:rsid w:val="003E4BE1"/>
    <w:rsid w:val="003F1AE3"/>
    <w:rsid w:val="003F44FF"/>
    <w:rsid w:val="003F7CA8"/>
    <w:rsid w:val="004062A0"/>
    <w:rsid w:val="004111C4"/>
    <w:rsid w:val="0041217E"/>
    <w:rsid w:val="0041372B"/>
    <w:rsid w:val="00416654"/>
    <w:rsid w:val="00416F5C"/>
    <w:rsid w:val="00420182"/>
    <w:rsid w:val="004217C7"/>
    <w:rsid w:val="00436239"/>
    <w:rsid w:val="0043729F"/>
    <w:rsid w:val="00440189"/>
    <w:rsid w:val="0044286F"/>
    <w:rsid w:val="00444260"/>
    <w:rsid w:val="00445718"/>
    <w:rsid w:val="00451724"/>
    <w:rsid w:val="00453CC4"/>
    <w:rsid w:val="00455D92"/>
    <w:rsid w:val="00460CDB"/>
    <w:rsid w:val="00460E2A"/>
    <w:rsid w:val="00465941"/>
    <w:rsid w:val="004723AB"/>
    <w:rsid w:val="0047341D"/>
    <w:rsid w:val="004828EF"/>
    <w:rsid w:val="0048378B"/>
    <w:rsid w:val="00483ACC"/>
    <w:rsid w:val="0049406D"/>
    <w:rsid w:val="004A18E1"/>
    <w:rsid w:val="004A277F"/>
    <w:rsid w:val="004A355C"/>
    <w:rsid w:val="004B4E4C"/>
    <w:rsid w:val="004B5A1A"/>
    <w:rsid w:val="004C415D"/>
    <w:rsid w:val="004D597E"/>
    <w:rsid w:val="004D6FFC"/>
    <w:rsid w:val="004E228C"/>
    <w:rsid w:val="004E435E"/>
    <w:rsid w:val="004E4660"/>
    <w:rsid w:val="004E508F"/>
    <w:rsid w:val="004E58D0"/>
    <w:rsid w:val="004F052A"/>
    <w:rsid w:val="004F145C"/>
    <w:rsid w:val="004F4AD1"/>
    <w:rsid w:val="0052570B"/>
    <w:rsid w:val="0052699A"/>
    <w:rsid w:val="0052734C"/>
    <w:rsid w:val="00532806"/>
    <w:rsid w:val="00541558"/>
    <w:rsid w:val="00560768"/>
    <w:rsid w:val="00560CC7"/>
    <w:rsid w:val="005654CF"/>
    <w:rsid w:val="005665C4"/>
    <w:rsid w:val="005731BB"/>
    <w:rsid w:val="00573E0A"/>
    <w:rsid w:val="00574BB5"/>
    <w:rsid w:val="005805D7"/>
    <w:rsid w:val="00583795"/>
    <w:rsid w:val="00583954"/>
    <w:rsid w:val="005873A3"/>
    <w:rsid w:val="00590637"/>
    <w:rsid w:val="0059174F"/>
    <w:rsid w:val="0059541A"/>
    <w:rsid w:val="00595A10"/>
    <w:rsid w:val="005967B5"/>
    <w:rsid w:val="005A01EA"/>
    <w:rsid w:val="005A4F41"/>
    <w:rsid w:val="005B2CE8"/>
    <w:rsid w:val="005B4EFB"/>
    <w:rsid w:val="005B5598"/>
    <w:rsid w:val="005B6C50"/>
    <w:rsid w:val="005C1710"/>
    <w:rsid w:val="005C4CBB"/>
    <w:rsid w:val="005C5D4D"/>
    <w:rsid w:val="005D5B28"/>
    <w:rsid w:val="005D6130"/>
    <w:rsid w:val="005D7650"/>
    <w:rsid w:val="005E7BF2"/>
    <w:rsid w:val="005F65DA"/>
    <w:rsid w:val="005F6F1B"/>
    <w:rsid w:val="00602F59"/>
    <w:rsid w:val="00603AB4"/>
    <w:rsid w:val="00621A29"/>
    <w:rsid w:val="00624C58"/>
    <w:rsid w:val="00654784"/>
    <w:rsid w:val="00656838"/>
    <w:rsid w:val="0065715F"/>
    <w:rsid w:val="00662EF6"/>
    <w:rsid w:val="00672418"/>
    <w:rsid w:val="00673349"/>
    <w:rsid w:val="00674789"/>
    <w:rsid w:val="006758AD"/>
    <w:rsid w:val="00677AEA"/>
    <w:rsid w:val="00681C7F"/>
    <w:rsid w:val="00681E14"/>
    <w:rsid w:val="0068626F"/>
    <w:rsid w:val="00696CA8"/>
    <w:rsid w:val="006A2189"/>
    <w:rsid w:val="006B7D31"/>
    <w:rsid w:val="006D144C"/>
    <w:rsid w:val="006D4000"/>
    <w:rsid w:val="006E0503"/>
    <w:rsid w:val="006E0BA8"/>
    <w:rsid w:val="006F0B18"/>
    <w:rsid w:val="007027AD"/>
    <w:rsid w:val="0071173B"/>
    <w:rsid w:val="00711FEC"/>
    <w:rsid w:val="007135A1"/>
    <w:rsid w:val="00716ABC"/>
    <w:rsid w:val="00716AF2"/>
    <w:rsid w:val="00722A5E"/>
    <w:rsid w:val="0072328B"/>
    <w:rsid w:val="0072783A"/>
    <w:rsid w:val="00730148"/>
    <w:rsid w:val="00735475"/>
    <w:rsid w:val="00736FBC"/>
    <w:rsid w:val="007409E0"/>
    <w:rsid w:val="007425F9"/>
    <w:rsid w:val="007453E0"/>
    <w:rsid w:val="00751474"/>
    <w:rsid w:val="0075254C"/>
    <w:rsid w:val="007544DD"/>
    <w:rsid w:val="00755981"/>
    <w:rsid w:val="0076043C"/>
    <w:rsid w:val="0076772F"/>
    <w:rsid w:val="007706E0"/>
    <w:rsid w:val="007707D9"/>
    <w:rsid w:val="007742B7"/>
    <w:rsid w:val="00777F0C"/>
    <w:rsid w:val="007823E8"/>
    <w:rsid w:val="00783FEA"/>
    <w:rsid w:val="00787D42"/>
    <w:rsid w:val="00791D06"/>
    <w:rsid w:val="00791F16"/>
    <w:rsid w:val="007938E2"/>
    <w:rsid w:val="00793ECA"/>
    <w:rsid w:val="00796957"/>
    <w:rsid w:val="007A2A99"/>
    <w:rsid w:val="007A6DD4"/>
    <w:rsid w:val="007B129A"/>
    <w:rsid w:val="007B3844"/>
    <w:rsid w:val="007B43EB"/>
    <w:rsid w:val="007C08D0"/>
    <w:rsid w:val="007C3241"/>
    <w:rsid w:val="007D6823"/>
    <w:rsid w:val="007E1E73"/>
    <w:rsid w:val="007E35F2"/>
    <w:rsid w:val="007E5173"/>
    <w:rsid w:val="007E5BB4"/>
    <w:rsid w:val="007E6B57"/>
    <w:rsid w:val="007F697A"/>
    <w:rsid w:val="00801E52"/>
    <w:rsid w:val="00802B22"/>
    <w:rsid w:val="00805EED"/>
    <w:rsid w:val="00817BA9"/>
    <w:rsid w:val="008329F4"/>
    <w:rsid w:val="0083672C"/>
    <w:rsid w:val="00841B24"/>
    <w:rsid w:val="008507C1"/>
    <w:rsid w:val="00850C81"/>
    <w:rsid w:val="00852F68"/>
    <w:rsid w:val="008555C9"/>
    <w:rsid w:val="00866F4A"/>
    <w:rsid w:val="0087032F"/>
    <w:rsid w:val="00880600"/>
    <w:rsid w:val="00890BDE"/>
    <w:rsid w:val="00897E08"/>
    <w:rsid w:val="008A29C6"/>
    <w:rsid w:val="008A6B57"/>
    <w:rsid w:val="008B09AE"/>
    <w:rsid w:val="008D6855"/>
    <w:rsid w:val="008E0651"/>
    <w:rsid w:val="008E1E53"/>
    <w:rsid w:val="008E624F"/>
    <w:rsid w:val="008F3878"/>
    <w:rsid w:val="008F4722"/>
    <w:rsid w:val="008F7EC1"/>
    <w:rsid w:val="00901736"/>
    <w:rsid w:val="0092046A"/>
    <w:rsid w:val="0092214F"/>
    <w:rsid w:val="00924D31"/>
    <w:rsid w:val="009345FA"/>
    <w:rsid w:val="00935458"/>
    <w:rsid w:val="00951D28"/>
    <w:rsid w:val="009521B2"/>
    <w:rsid w:val="00955436"/>
    <w:rsid w:val="00974267"/>
    <w:rsid w:val="00981038"/>
    <w:rsid w:val="0098227D"/>
    <w:rsid w:val="00987B67"/>
    <w:rsid w:val="009912CD"/>
    <w:rsid w:val="009A2EC9"/>
    <w:rsid w:val="009A3404"/>
    <w:rsid w:val="009A5FC7"/>
    <w:rsid w:val="009A7660"/>
    <w:rsid w:val="009B5A53"/>
    <w:rsid w:val="009C2E1F"/>
    <w:rsid w:val="009C38DD"/>
    <w:rsid w:val="009C792D"/>
    <w:rsid w:val="009D6062"/>
    <w:rsid w:val="009E5DF0"/>
    <w:rsid w:val="009E7EA2"/>
    <w:rsid w:val="009F7083"/>
    <w:rsid w:val="00A0105A"/>
    <w:rsid w:val="00A017F2"/>
    <w:rsid w:val="00A0199E"/>
    <w:rsid w:val="00A050D1"/>
    <w:rsid w:val="00A063F4"/>
    <w:rsid w:val="00A07D67"/>
    <w:rsid w:val="00A14B8C"/>
    <w:rsid w:val="00A1696A"/>
    <w:rsid w:val="00A17517"/>
    <w:rsid w:val="00A22016"/>
    <w:rsid w:val="00A2368E"/>
    <w:rsid w:val="00A26A2F"/>
    <w:rsid w:val="00A31738"/>
    <w:rsid w:val="00A46F83"/>
    <w:rsid w:val="00A50EFD"/>
    <w:rsid w:val="00A52259"/>
    <w:rsid w:val="00A614EB"/>
    <w:rsid w:val="00A66C3D"/>
    <w:rsid w:val="00A70322"/>
    <w:rsid w:val="00A74C79"/>
    <w:rsid w:val="00A75A73"/>
    <w:rsid w:val="00A75DC4"/>
    <w:rsid w:val="00A81B8E"/>
    <w:rsid w:val="00A8386E"/>
    <w:rsid w:val="00A93B63"/>
    <w:rsid w:val="00A941A2"/>
    <w:rsid w:val="00A94D03"/>
    <w:rsid w:val="00A96EC1"/>
    <w:rsid w:val="00AA0EB7"/>
    <w:rsid w:val="00AA149F"/>
    <w:rsid w:val="00AA3124"/>
    <w:rsid w:val="00AA4752"/>
    <w:rsid w:val="00AB0B7A"/>
    <w:rsid w:val="00AB425C"/>
    <w:rsid w:val="00AD050F"/>
    <w:rsid w:val="00AD5168"/>
    <w:rsid w:val="00AD55BC"/>
    <w:rsid w:val="00AD57F1"/>
    <w:rsid w:val="00AE4062"/>
    <w:rsid w:val="00AF2389"/>
    <w:rsid w:val="00AF3387"/>
    <w:rsid w:val="00B07F98"/>
    <w:rsid w:val="00B12CF1"/>
    <w:rsid w:val="00B16395"/>
    <w:rsid w:val="00B1730C"/>
    <w:rsid w:val="00B40027"/>
    <w:rsid w:val="00B50AD7"/>
    <w:rsid w:val="00B55749"/>
    <w:rsid w:val="00B6629E"/>
    <w:rsid w:val="00B669AF"/>
    <w:rsid w:val="00B70053"/>
    <w:rsid w:val="00B7382D"/>
    <w:rsid w:val="00B7410F"/>
    <w:rsid w:val="00B74F95"/>
    <w:rsid w:val="00B76089"/>
    <w:rsid w:val="00B81CAE"/>
    <w:rsid w:val="00B90315"/>
    <w:rsid w:val="00B933F2"/>
    <w:rsid w:val="00B949FF"/>
    <w:rsid w:val="00BA4ECA"/>
    <w:rsid w:val="00BA5124"/>
    <w:rsid w:val="00BA5DB4"/>
    <w:rsid w:val="00BB2971"/>
    <w:rsid w:val="00BC1899"/>
    <w:rsid w:val="00BE06EA"/>
    <w:rsid w:val="00BE2684"/>
    <w:rsid w:val="00BE3E94"/>
    <w:rsid w:val="00BE4909"/>
    <w:rsid w:val="00BE5652"/>
    <w:rsid w:val="00BF21A7"/>
    <w:rsid w:val="00C0060C"/>
    <w:rsid w:val="00C00E17"/>
    <w:rsid w:val="00C01BC6"/>
    <w:rsid w:val="00C031EF"/>
    <w:rsid w:val="00C172A9"/>
    <w:rsid w:val="00C17C5B"/>
    <w:rsid w:val="00C2717D"/>
    <w:rsid w:val="00C27FCC"/>
    <w:rsid w:val="00C35CFB"/>
    <w:rsid w:val="00C44614"/>
    <w:rsid w:val="00C45C88"/>
    <w:rsid w:val="00C6026F"/>
    <w:rsid w:val="00C65E29"/>
    <w:rsid w:val="00C67F28"/>
    <w:rsid w:val="00C70ECA"/>
    <w:rsid w:val="00C710FA"/>
    <w:rsid w:val="00C72E25"/>
    <w:rsid w:val="00C76F5B"/>
    <w:rsid w:val="00C92817"/>
    <w:rsid w:val="00C96713"/>
    <w:rsid w:val="00C968AB"/>
    <w:rsid w:val="00C9739B"/>
    <w:rsid w:val="00CA0E6F"/>
    <w:rsid w:val="00CA24AA"/>
    <w:rsid w:val="00CB48A2"/>
    <w:rsid w:val="00CB48A5"/>
    <w:rsid w:val="00CB5D11"/>
    <w:rsid w:val="00CB7233"/>
    <w:rsid w:val="00CC6EF4"/>
    <w:rsid w:val="00CC7C72"/>
    <w:rsid w:val="00CD2BD2"/>
    <w:rsid w:val="00CD4A80"/>
    <w:rsid w:val="00CD5142"/>
    <w:rsid w:val="00CF0772"/>
    <w:rsid w:val="00D00A47"/>
    <w:rsid w:val="00D10B83"/>
    <w:rsid w:val="00D143D0"/>
    <w:rsid w:val="00D16BC5"/>
    <w:rsid w:val="00D234EB"/>
    <w:rsid w:val="00D23A15"/>
    <w:rsid w:val="00D250BB"/>
    <w:rsid w:val="00D258EB"/>
    <w:rsid w:val="00D25984"/>
    <w:rsid w:val="00D30797"/>
    <w:rsid w:val="00D32DEE"/>
    <w:rsid w:val="00D332B7"/>
    <w:rsid w:val="00D353A5"/>
    <w:rsid w:val="00D37178"/>
    <w:rsid w:val="00D41EB3"/>
    <w:rsid w:val="00D436CB"/>
    <w:rsid w:val="00D43BD1"/>
    <w:rsid w:val="00D5379D"/>
    <w:rsid w:val="00D54B61"/>
    <w:rsid w:val="00D6258A"/>
    <w:rsid w:val="00D75774"/>
    <w:rsid w:val="00D8079A"/>
    <w:rsid w:val="00D87344"/>
    <w:rsid w:val="00D90FA5"/>
    <w:rsid w:val="00D92DE1"/>
    <w:rsid w:val="00DA1A12"/>
    <w:rsid w:val="00DA47E9"/>
    <w:rsid w:val="00DB0BB8"/>
    <w:rsid w:val="00DC13F5"/>
    <w:rsid w:val="00DC291B"/>
    <w:rsid w:val="00DC5AB2"/>
    <w:rsid w:val="00DC60C6"/>
    <w:rsid w:val="00DC7BF5"/>
    <w:rsid w:val="00DD03D7"/>
    <w:rsid w:val="00DD26A9"/>
    <w:rsid w:val="00DD42E3"/>
    <w:rsid w:val="00DD6EDD"/>
    <w:rsid w:val="00DE3F8D"/>
    <w:rsid w:val="00DE43AF"/>
    <w:rsid w:val="00DE647D"/>
    <w:rsid w:val="00DF3B2B"/>
    <w:rsid w:val="00DF4516"/>
    <w:rsid w:val="00DF530D"/>
    <w:rsid w:val="00E148D5"/>
    <w:rsid w:val="00E22347"/>
    <w:rsid w:val="00E25014"/>
    <w:rsid w:val="00E31ED7"/>
    <w:rsid w:val="00E337C9"/>
    <w:rsid w:val="00E44244"/>
    <w:rsid w:val="00E45CDB"/>
    <w:rsid w:val="00E6631E"/>
    <w:rsid w:val="00E74512"/>
    <w:rsid w:val="00E75F7B"/>
    <w:rsid w:val="00E83266"/>
    <w:rsid w:val="00E837B9"/>
    <w:rsid w:val="00E84047"/>
    <w:rsid w:val="00E8517D"/>
    <w:rsid w:val="00E940FA"/>
    <w:rsid w:val="00E9454F"/>
    <w:rsid w:val="00E948EB"/>
    <w:rsid w:val="00E95531"/>
    <w:rsid w:val="00EA0DB9"/>
    <w:rsid w:val="00EA3F95"/>
    <w:rsid w:val="00EB2766"/>
    <w:rsid w:val="00EB4A8D"/>
    <w:rsid w:val="00EB55CB"/>
    <w:rsid w:val="00EB6338"/>
    <w:rsid w:val="00EB7CFB"/>
    <w:rsid w:val="00EC3D1F"/>
    <w:rsid w:val="00EC7B53"/>
    <w:rsid w:val="00ED16D9"/>
    <w:rsid w:val="00ED39D3"/>
    <w:rsid w:val="00EE0E5E"/>
    <w:rsid w:val="00EE3206"/>
    <w:rsid w:val="00EE488E"/>
    <w:rsid w:val="00EE772D"/>
    <w:rsid w:val="00F00785"/>
    <w:rsid w:val="00F02C8C"/>
    <w:rsid w:val="00F079DA"/>
    <w:rsid w:val="00F11CD0"/>
    <w:rsid w:val="00F13CA5"/>
    <w:rsid w:val="00F13E91"/>
    <w:rsid w:val="00F16FEA"/>
    <w:rsid w:val="00F200D5"/>
    <w:rsid w:val="00F31E4C"/>
    <w:rsid w:val="00F33995"/>
    <w:rsid w:val="00F35C45"/>
    <w:rsid w:val="00F47642"/>
    <w:rsid w:val="00F51294"/>
    <w:rsid w:val="00F808D4"/>
    <w:rsid w:val="00F85D4A"/>
    <w:rsid w:val="00F936EE"/>
    <w:rsid w:val="00F9587C"/>
    <w:rsid w:val="00F9691F"/>
    <w:rsid w:val="00FA0AE3"/>
    <w:rsid w:val="00FA30F0"/>
    <w:rsid w:val="00FA4A28"/>
    <w:rsid w:val="00FB2DE6"/>
    <w:rsid w:val="00FB403C"/>
    <w:rsid w:val="00FB58CB"/>
    <w:rsid w:val="00FD031F"/>
    <w:rsid w:val="00FD608E"/>
    <w:rsid w:val="00FE0804"/>
    <w:rsid w:val="00FE1B13"/>
    <w:rsid w:val="00FF501E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E89460"/>
  <w15:docId w15:val="{C86EE720-E99F-445D-AAF6-30C1EA919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126E3"/>
    <w:rPr>
      <w:rFonts w:ascii="Lucida Grande" w:hAnsi="Lucida Grande" w:cs="Lucida Grande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26E3"/>
    <w:rPr>
      <w:rFonts w:ascii="Lucida Grande" w:hAnsi="Lucida Grande" w:cs="Lucida Grande"/>
      <w:sz w:val="18"/>
      <w:szCs w:val="18"/>
      <w:lang w:val="pt-BR"/>
    </w:rPr>
  </w:style>
  <w:style w:type="paragraph" w:styleId="Cabealho">
    <w:name w:val="header"/>
    <w:basedOn w:val="Normal"/>
    <w:link w:val="CabealhoChar"/>
    <w:uiPriority w:val="99"/>
    <w:unhideWhenUsed/>
    <w:rsid w:val="000126E3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126E3"/>
    <w:rPr>
      <w:lang w:val="pt-BR"/>
    </w:rPr>
  </w:style>
  <w:style w:type="paragraph" w:styleId="Rodap">
    <w:name w:val="footer"/>
    <w:basedOn w:val="Normal"/>
    <w:link w:val="RodapChar"/>
    <w:uiPriority w:val="99"/>
    <w:unhideWhenUsed/>
    <w:rsid w:val="000126E3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0126E3"/>
    <w:rPr>
      <w:lang w:val="pt-BR"/>
    </w:rPr>
  </w:style>
  <w:style w:type="paragraph" w:customStyle="1" w:styleId="BasicParagraph">
    <w:name w:val="[Basic Paragraph]"/>
    <w:basedOn w:val="Normal"/>
    <w:uiPriority w:val="99"/>
    <w:rsid w:val="00EA0DB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US"/>
    </w:rPr>
  </w:style>
  <w:style w:type="paragraph" w:customStyle="1" w:styleId="Titulo">
    <w:name w:val="Titulo"/>
    <w:basedOn w:val="BasicParagraph"/>
    <w:qFormat/>
    <w:rsid w:val="00EE772D"/>
    <w:pPr>
      <w:ind w:right="2835"/>
    </w:pPr>
    <w:rPr>
      <w:rFonts w:ascii="Arial" w:hAnsi="Arial" w:cs="Arial"/>
      <w:b/>
      <w:color w:val="848487"/>
      <w:sz w:val="28"/>
      <w:szCs w:val="28"/>
    </w:rPr>
  </w:style>
  <w:style w:type="paragraph" w:customStyle="1" w:styleId="texto1">
    <w:name w:val="texto1"/>
    <w:basedOn w:val="BasicParagraph"/>
    <w:qFormat/>
    <w:rsid w:val="00EE772D"/>
    <w:pPr>
      <w:ind w:right="1134"/>
    </w:pPr>
    <w:rPr>
      <w:rFonts w:ascii="Arial" w:hAnsi="Arial" w:cs="Arial"/>
    </w:rPr>
  </w:style>
  <w:style w:type="character" w:styleId="Hyperlink">
    <w:name w:val="Hyperlink"/>
    <w:basedOn w:val="Fontepargpadro"/>
    <w:uiPriority w:val="99"/>
    <w:unhideWhenUsed/>
    <w:rsid w:val="00662EF6"/>
    <w:rPr>
      <w:color w:val="0563C1"/>
      <w:u w:val="single"/>
    </w:rPr>
  </w:style>
  <w:style w:type="paragraph" w:customStyle="1" w:styleId="Default">
    <w:name w:val="Default"/>
    <w:basedOn w:val="Normal"/>
    <w:rsid w:val="00662EF6"/>
    <w:pPr>
      <w:autoSpaceDE w:val="0"/>
      <w:autoSpaceDN w:val="0"/>
    </w:pPr>
    <w:rPr>
      <w:rFonts w:ascii="Calibri" w:eastAsiaTheme="minorHAnsi" w:hAnsi="Calibri" w:cs="Calibri"/>
      <w:color w:val="000000"/>
    </w:rPr>
  </w:style>
  <w:style w:type="character" w:styleId="MenoPendente">
    <w:name w:val="Unresolved Mention"/>
    <w:basedOn w:val="Fontepargpadro"/>
    <w:uiPriority w:val="99"/>
    <w:semiHidden/>
    <w:unhideWhenUsed/>
    <w:rsid w:val="00F9587C"/>
    <w:rPr>
      <w:color w:val="605E5C"/>
      <w:shd w:val="clear" w:color="auto" w:fill="E1DFDD"/>
    </w:rPr>
  </w:style>
  <w:style w:type="character" w:styleId="Linkinteligente">
    <w:name w:val="Smart Link"/>
    <w:basedOn w:val="Fontepargpadro"/>
    <w:uiPriority w:val="99"/>
    <w:semiHidden/>
    <w:unhideWhenUsed/>
    <w:rsid w:val="00455D92"/>
    <w:rPr>
      <w:color w:val="0000FF"/>
      <w:u w:val="single"/>
      <w:shd w:val="clear" w:color="auto" w:fill="F3F2F1"/>
    </w:rPr>
  </w:style>
  <w:style w:type="character" w:styleId="HiperlinkVisitado">
    <w:name w:val="FollowedHyperlink"/>
    <w:basedOn w:val="Fontepargpadro"/>
    <w:uiPriority w:val="99"/>
    <w:semiHidden/>
    <w:unhideWhenUsed/>
    <w:rsid w:val="00716AB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inyurl.com/244vmmd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elissas\AppData\Local\Microsoft\Windows\Temporary%20Internet%20Files\Content.Outlook\Y5A17KZH\Renova_carta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DE61EFA-029F-476A-8BAE-A70883A7E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Renova_cartaWORD</Template>
  <TotalTime>2</TotalTime>
  <Pages>1</Pages>
  <Words>63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Elástica Design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Janaina Geralda Simao</dc:creator>
  <cp:lastModifiedBy>Daniela Bertulane Franco</cp:lastModifiedBy>
  <cp:revision>3</cp:revision>
  <cp:lastPrinted>2024-06-04T11:59:00Z</cp:lastPrinted>
  <dcterms:created xsi:type="dcterms:W3CDTF">2024-06-17T19:37:00Z</dcterms:created>
  <dcterms:modified xsi:type="dcterms:W3CDTF">2024-06-17T19:37:00Z</dcterms:modified>
</cp:coreProperties>
</file>